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010663" w:rsidRDefault="009A7A7D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t>Student Activity Chart</w:t>
      </w:r>
    </w:p>
    <w:p w:rsidR="006562EB" w:rsidRPr="003F7FF5" w:rsidRDefault="006562EB" w:rsidP="00384E4B">
      <w:pPr>
        <w:rPr>
          <w:rFonts w:ascii="Times New Roman" w:hAnsi="Times New Roman"/>
        </w:rPr>
      </w:pPr>
    </w:p>
    <w:p w:rsidR="00814CB4" w:rsidRPr="003F7FF5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Personal Information Page 4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Track 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Studying Pages 8-9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Listen to the words: CD 1: Track 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High Beginning Workbook Page 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Low Intermediate Workbook Page 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400C87" w:rsidRPr="003F7FF5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1: First English Class</w:t>
            </w: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3F7FF5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DD3F54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2: In the Classroom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1 Am/Is/Are</w:t>
            </w:r>
          </w:p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Unit 2 Am/Is/Are Questions</w:t>
            </w:r>
          </w:p>
          <w:p w:rsidR="00400C87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7616F5" w:rsidRDefault="00DD3F54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D3F54" w:rsidRDefault="00DD3F54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</w:rPr>
              <w:t>Book 1: Pages 2-3</w:t>
            </w:r>
            <w:r w:rsidR="00A23C55">
              <w:rPr>
                <w:rFonts w:ascii="Times New Roman" w:hAnsi="Times New Roman"/>
              </w:rPr>
              <w:t>, 4-5, 6-7, 10-11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A23C55" w:rsidTr="00075E73">
        <w:tc>
          <w:tcPr>
            <w:tcW w:w="1548" w:type="dxa"/>
          </w:tcPr>
          <w:p w:rsidR="00A23C55" w:rsidRDefault="00A23C55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23C55" w:rsidRDefault="00A23C55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23C55" w:rsidRPr="00400C87" w:rsidRDefault="00A23C55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2-3</w:t>
            </w:r>
          </w:p>
        </w:tc>
        <w:tc>
          <w:tcPr>
            <w:tcW w:w="1422" w:type="dxa"/>
          </w:tcPr>
          <w:p w:rsidR="00A23C55" w:rsidRDefault="00A23C55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075E73" w:rsidRPr="003F7FF5" w:rsidTr="008916BD">
        <w:tc>
          <w:tcPr>
            <w:tcW w:w="1548" w:type="dxa"/>
            <w:vMerge w:val="restart"/>
          </w:tcPr>
          <w:p w:rsidR="00075E73" w:rsidRDefault="00075E73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075E73" w:rsidRPr="00400C87" w:rsidRDefault="00075E73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</w:tr>
      <w:tr w:rsidR="00075E73" w:rsidRPr="003F7FF5" w:rsidTr="008916BD">
        <w:trPr>
          <w:trHeight w:val="377"/>
        </w:trPr>
        <w:tc>
          <w:tcPr>
            <w:tcW w:w="1548" w:type="dxa"/>
            <w:vMerge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Default="00DD3F54" w:rsidP="00075E7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400C87" w:rsidP="008916BD">
            <w:pPr>
              <w:rPr>
                <w:rFonts w:ascii="Times New Roman" w:hAnsi="Times New Roman"/>
              </w:rPr>
            </w:pPr>
            <w:r w:rsidRPr="00075E73">
              <w:rPr>
                <w:rFonts w:ascii="Times New Roman" w:hAnsi="Times New Roman"/>
              </w:rPr>
              <w:t>One Question Interview Worksheet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C55" w:rsidRDefault="00A23C55" w:rsidP="00814CB4">
      <w:r>
        <w:separator/>
      </w:r>
    </w:p>
  </w:endnote>
  <w:endnote w:type="continuationSeparator" w:id="1">
    <w:p w:rsidR="00A23C55" w:rsidRDefault="00A23C55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C55" w:rsidRDefault="00A23C55" w:rsidP="00814CB4">
      <w:r>
        <w:separator/>
      </w:r>
    </w:p>
  </w:footnote>
  <w:footnote w:type="continuationSeparator" w:id="1">
    <w:p w:rsidR="00A23C55" w:rsidRDefault="00A23C55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9A7A7D">
      <w:rPr>
        <w:rFonts w:ascii="Times New Roman" w:hAnsi="Times New Roman"/>
        <w:color w:val="4F6228" w:themeColor="accent3" w:themeShade="80"/>
        <w:sz w:val="32"/>
        <w:szCs w:val="32"/>
      </w:rPr>
      <w:t xml:space="preserve"> Getting Started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449D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1F86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A7A7D"/>
    <w:rsid w:val="009C5E6F"/>
    <w:rsid w:val="009D5D07"/>
    <w:rsid w:val="009E6112"/>
    <w:rsid w:val="00A00C00"/>
    <w:rsid w:val="00A06F55"/>
    <w:rsid w:val="00A07CA9"/>
    <w:rsid w:val="00A17D21"/>
    <w:rsid w:val="00A23C55"/>
    <w:rsid w:val="00A46564"/>
    <w:rsid w:val="00A51BAE"/>
    <w:rsid w:val="00A55E22"/>
    <w:rsid w:val="00A61E9D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6</TotalTime>
  <Pages>1</Pages>
  <Words>112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2009-05-20T21:42:00Z</cp:lastPrinted>
  <dcterms:created xsi:type="dcterms:W3CDTF">2009-06-01T00:23:00Z</dcterms:created>
  <dcterms:modified xsi:type="dcterms:W3CDTF">2009-06-01T00:29:00Z</dcterms:modified>
</cp:coreProperties>
</file>